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979D0F" w14:textId="45D176BF" w:rsidR="00505FE4" w:rsidRPr="00C842F9" w:rsidRDefault="00505FE4" w:rsidP="00A4490B">
      <w:pPr>
        <w:pStyle w:val="Tytu"/>
        <w:ind w:right="707"/>
        <w:jc w:val="left"/>
        <w:rPr>
          <w:szCs w:val="24"/>
        </w:rPr>
      </w:pPr>
    </w:p>
    <w:p w14:paraId="2470F45C" w14:textId="77777777" w:rsidR="00505FE4" w:rsidRPr="00C842F9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C842F9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C842F9" w14:paraId="64995DFE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1C5B31D5" w14:textId="77777777" w:rsidR="00505FE4" w:rsidRPr="00C842F9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DFEC" w14:textId="77777777" w:rsidR="00505FE4" w:rsidRPr="00C842F9" w:rsidRDefault="00505FE4" w:rsidP="00F77DC4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 xml:space="preserve">Nazwa modułu (bloku przedmiotów): </w:t>
            </w:r>
          </w:p>
          <w:p w14:paraId="71938BFF" w14:textId="55AF35C7" w:rsidR="00C842F9" w:rsidRPr="00C842F9" w:rsidRDefault="00C842F9" w:rsidP="00F77DC4">
            <w:pPr>
              <w:rPr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446EAAC0" w14:textId="044FAF4C" w:rsidR="00505FE4" w:rsidRPr="00C842F9" w:rsidRDefault="00505FE4" w:rsidP="00F77DC4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Kod modułu:</w:t>
            </w:r>
            <w:r w:rsidR="00C842F9" w:rsidRPr="00C842F9">
              <w:rPr>
                <w:sz w:val="24"/>
                <w:szCs w:val="24"/>
              </w:rPr>
              <w:t xml:space="preserve"> </w:t>
            </w:r>
            <w:r w:rsidR="00C842F9" w:rsidRPr="00C842F9">
              <w:rPr>
                <w:b/>
                <w:bCs/>
                <w:sz w:val="24"/>
                <w:szCs w:val="24"/>
              </w:rPr>
              <w:t>M19</w:t>
            </w:r>
          </w:p>
        </w:tc>
      </w:tr>
      <w:tr w:rsidR="00505FE4" w:rsidRPr="00C842F9" w14:paraId="3B7BA64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B7B5BC" w14:textId="77777777" w:rsidR="00505FE4" w:rsidRPr="00C842F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CCAF" w14:textId="77777777" w:rsidR="00505FE4" w:rsidRPr="00C842F9" w:rsidRDefault="00505FE4" w:rsidP="00F77DC4">
            <w:pPr>
              <w:rPr>
                <w:b/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 xml:space="preserve">Nazwa przedmiotu: </w:t>
            </w:r>
          </w:p>
          <w:p w14:paraId="069011D2" w14:textId="68F26915" w:rsidR="00505FE4" w:rsidRPr="00C842F9" w:rsidRDefault="00C842F9" w:rsidP="00F77DC4">
            <w:pPr>
              <w:rPr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Bezpieczeństwo i ochrona danych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60085A43" w14:textId="33765E1B" w:rsidR="00505FE4" w:rsidRPr="00C842F9" w:rsidRDefault="00505FE4" w:rsidP="00F77DC4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Kod przedmiotu:</w:t>
            </w:r>
            <w:r w:rsidR="00C842F9" w:rsidRPr="00C842F9">
              <w:rPr>
                <w:sz w:val="24"/>
                <w:szCs w:val="24"/>
              </w:rPr>
              <w:t xml:space="preserve"> </w:t>
            </w:r>
            <w:r w:rsidR="00C842F9" w:rsidRPr="00C842F9">
              <w:rPr>
                <w:b/>
                <w:bCs/>
                <w:sz w:val="24"/>
                <w:szCs w:val="24"/>
              </w:rPr>
              <w:t>PBD-M5</w:t>
            </w:r>
          </w:p>
        </w:tc>
      </w:tr>
      <w:tr w:rsidR="00505FE4" w:rsidRPr="00C842F9" w14:paraId="277B4C9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1A73895" w14:textId="77777777" w:rsidR="00505FE4" w:rsidRPr="00C842F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325B7C" w14:textId="77777777" w:rsidR="00505FE4" w:rsidRPr="00C842F9" w:rsidRDefault="00505FE4" w:rsidP="00F77DC4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Nazwa jednostki organizacyjnej prowadzącej przedmiot / moduł:</w:t>
            </w:r>
          </w:p>
          <w:p w14:paraId="41EC7618" w14:textId="77777777" w:rsidR="00505FE4" w:rsidRPr="00C842F9" w:rsidRDefault="00A0655B" w:rsidP="00F77DC4">
            <w:pPr>
              <w:rPr>
                <w:b/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C842F9" w14:paraId="5B7E05F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035F67A" w14:textId="77777777" w:rsidR="00505FE4" w:rsidRPr="00C842F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3D73F1" w14:textId="77777777" w:rsidR="00505FE4" w:rsidRPr="00C842F9" w:rsidRDefault="00505FE4" w:rsidP="00F77DC4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Nazwa kierunku:</w:t>
            </w:r>
          </w:p>
          <w:p w14:paraId="5D95EBA5" w14:textId="28C05085" w:rsidR="00505FE4" w:rsidRPr="00C842F9" w:rsidRDefault="00C842F9" w:rsidP="00F77DC4">
            <w:pPr>
              <w:rPr>
                <w:b/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C842F9" w14:paraId="1CAD5A7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79339" w14:textId="77777777" w:rsidR="00505FE4" w:rsidRPr="00C842F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97B7E9" w14:textId="77777777" w:rsidR="00505FE4" w:rsidRPr="00C842F9" w:rsidRDefault="00505FE4" w:rsidP="00F77DC4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Nazwa specjalności:</w:t>
            </w:r>
            <w:r w:rsidR="00A0655B" w:rsidRPr="00C842F9">
              <w:rPr>
                <w:sz w:val="24"/>
                <w:szCs w:val="24"/>
              </w:rPr>
              <w:t xml:space="preserve"> /niewłaściwe skasować/</w:t>
            </w:r>
          </w:p>
          <w:p w14:paraId="4C776D6A" w14:textId="5946C55D" w:rsidR="00505FE4" w:rsidRPr="00C842F9" w:rsidRDefault="00A0655B" w:rsidP="00F77DC4">
            <w:pPr>
              <w:rPr>
                <w:b/>
                <w:bCs/>
                <w:sz w:val="24"/>
                <w:szCs w:val="24"/>
              </w:rPr>
            </w:pPr>
            <w:r w:rsidRPr="00C842F9">
              <w:rPr>
                <w:b/>
                <w:bCs/>
                <w:sz w:val="24"/>
                <w:szCs w:val="24"/>
              </w:rPr>
              <w:t>Projektowanie baz danych i oprogramowanie użytkowe</w:t>
            </w:r>
          </w:p>
        </w:tc>
      </w:tr>
      <w:tr w:rsidR="00505FE4" w:rsidRPr="00C842F9" w14:paraId="0F28937B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1738036" w14:textId="77777777" w:rsidR="00505FE4" w:rsidRPr="00C842F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6552" w14:textId="77777777" w:rsidR="00505FE4" w:rsidRPr="00C842F9" w:rsidRDefault="00505FE4" w:rsidP="00F77DC4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Forma studiów:</w:t>
            </w:r>
          </w:p>
          <w:p w14:paraId="34DDBC21" w14:textId="40AF56D0" w:rsidR="00505FE4" w:rsidRPr="00C842F9" w:rsidRDefault="00C842F9" w:rsidP="00F77DC4">
            <w:pPr>
              <w:rPr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0073" w14:textId="77777777" w:rsidR="00505FE4" w:rsidRPr="00C842F9" w:rsidRDefault="00505FE4" w:rsidP="00F77DC4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Profil kształcenia:</w:t>
            </w:r>
          </w:p>
          <w:p w14:paraId="0B291A0A" w14:textId="5F441C88" w:rsidR="00505FE4" w:rsidRPr="00C842F9" w:rsidRDefault="00C842F9" w:rsidP="00F77DC4">
            <w:pPr>
              <w:rPr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86336BA" w14:textId="77777777" w:rsidR="00505FE4" w:rsidRPr="00C842F9" w:rsidRDefault="00505FE4" w:rsidP="00F77DC4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Poziom studiów:</w:t>
            </w:r>
          </w:p>
          <w:p w14:paraId="42D8B871" w14:textId="4137608D" w:rsidR="00C842F9" w:rsidRPr="00C842F9" w:rsidRDefault="00C842F9" w:rsidP="00F77DC4">
            <w:pPr>
              <w:rPr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STUDIA I STOPNIA</w:t>
            </w:r>
          </w:p>
        </w:tc>
      </w:tr>
      <w:tr w:rsidR="00505FE4" w:rsidRPr="00C842F9" w14:paraId="40A7A60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2AE93A7" w14:textId="77777777" w:rsidR="00505FE4" w:rsidRPr="00C842F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2977" w14:textId="77777777" w:rsidR="00505FE4" w:rsidRPr="00C842F9" w:rsidRDefault="00505FE4" w:rsidP="00F77DC4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 xml:space="preserve">Rok / semestr: </w:t>
            </w:r>
          </w:p>
          <w:p w14:paraId="5D3A6BC2" w14:textId="74E2DFCB" w:rsidR="00505FE4" w:rsidRPr="00C842F9" w:rsidRDefault="00C842F9" w:rsidP="00F77DC4">
            <w:pPr>
              <w:rPr>
                <w:b/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3/6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CDCA" w14:textId="77777777" w:rsidR="00505FE4" w:rsidRPr="00C842F9" w:rsidRDefault="00505FE4" w:rsidP="00F77DC4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Status przedmiotu /modułu:</w:t>
            </w:r>
          </w:p>
          <w:p w14:paraId="5B978FD4" w14:textId="5284AA91" w:rsidR="00505FE4" w:rsidRPr="00C842F9" w:rsidRDefault="00C842F9" w:rsidP="00F77DC4">
            <w:pPr>
              <w:rPr>
                <w:b/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75A2DD" w14:textId="77777777" w:rsidR="00505FE4" w:rsidRPr="00C842F9" w:rsidRDefault="00505FE4" w:rsidP="00F77DC4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Język przedmiotu / modułu:</w:t>
            </w:r>
          </w:p>
          <w:p w14:paraId="1BF5D2E0" w14:textId="19415396" w:rsidR="00505FE4" w:rsidRPr="00C842F9" w:rsidRDefault="00C842F9" w:rsidP="00F77DC4">
            <w:pPr>
              <w:rPr>
                <w:b/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C842F9" w14:paraId="13E4BF3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984AE7" w14:textId="77777777" w:rsidR="00505FE4" w:rsidRPr="00C842F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7841" w14:textId="77777777" w:rsidR="00505FE4" w:rsidRPr="00C842F9" w:rsidRDefault="00505FE4" w:rsidP="00F77DC4">
            <w:pPr>
              <w:rPr>
                <w:sz w:val="24"/>
                <w:szCs w:val="24"/>
              </w:rPr>
            </w:pPr>
          </w:p>
          <w:p w14:paraId="71D824A9" w14:textId="77777777" w:rsidR="00505FE4" w:rsidRPr="00C842F9" w:rsidRDefault="00505FE4" w:rsidP="00F77DC4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35970" w14:textId="77777777" w:rsidR="00505FE4" w:rsidRPr="00C842F9" w:rsidRDefault="00505FE4" w:rsidP="00F77DC4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AE2D8" w14:textId="77777777" w:rsidR="00505FE4" w:rsidRPr="00C842F9" w:rsidRDefault="00505FE4" w:rsidP="00F77DC4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D6B69" w14:textId="77777777" w:rsidR="00505FE4" w:rsidRPr="00C842F9" w:rsidRDefault="00505FE4" w:rsidP="00F77DC4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E6733" w14:textId="77777777" w:rsidR="00505FE4" w:rsidRPr="00C842F9" w:rsidRDefault="00505FE4" w:rsidP="00F77DC4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9D105" w14:textId="77777777" w:rsidR="00505FE4" w:rsidRPr="00C842F9" w:rsidRDefault="00505FE4" w:rsidP="00F77DC4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5E456DA" w14:textId="77777777" w:rsidR="00505FE4" w:rsidRPr="00C842F9" w:rsidRDefault="00505FE4" w:rsidP="00F77DC4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 xml:space="preserve">inne </w:t>
            </w:r>
            <w:r w:rsidRPr="00C842F9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C842F9" w14:paraId="3CFB0BB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9886889" w14:textId="77777777" w:rsidR="00505FE4" w:rsidRPr="00C842F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11F3B85" w14:textId="77777777" w:rsidR="00505FE4" w:rsidRPr="00C842F9" w:rsidRDefault="00505FE4" w:rsidP="00F77DC4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3B186F" w14:textId="2F2C693F" w:rsidR="00505FE4" w:rsidRPr="00C842F9" w:rsidRDefault="00C842F9" w:rsidP="00F77DC4">
            <w:pPr>
              <w:jc w:val="center"/>
              <w:rPr>
                <w:b/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25403A" w14:textId="77777777" w:rsidR="00505FE4" w:rsidRPr="00C842F9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DCC1C" w14:textId="6B4AC81F" w:rsidR="00505FE4" w:rsidRPr="00C842F9" w:rsidRDefault="00C842F9" w:rsidP="00F77DC4">
            <w:pPr>
              <w:jc w:val="center"/>
              <w:rPr>
                <w:b/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2C1C3F" w14:textId="77777777" w:rsidR="00505FE4" w:rsidRPr="00C842F9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448112" w14:textId="77777777" w:rsidR="00505FE4" w:rsidRPr="00C842F9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183D79" w14:textId="77777777" w:rsidR="00505FE4" w:rsidRPr="00C842F9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5FC831C" w14:textId="77777777" w:rsidR="00505FE4" w:rsidRPr="00C842F9" w:rsidRDefault="00505FE4" w:rsidP="00505FE4">
      <w:pPr>
        <w:rPr>
          <w:sz w:val="24"/>
          <w:szCs w:val="24"/>
        </w:rPr>
      </w:pPr>
    </w:p>
    <w:p w14:paraId="433E8950" w14:textId="77777777" w:rsidR="00505FE4" w:rsidRPr="00C842F9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C842F9" w:rsidRPr="00C61059" w14:paraId="29FA4D1D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6881F" w14:textId="77777777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Koordynator przedmiotu / modułu</w:t>
            </w:r>
            <w:r w:rsidRPr="00C842F9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40E0BB" w14:textId="7ADF5B8F" w:rsidR="00C842F9" w:rsidRPr="00C842F9" w:rsidRDefault="00C842F9" w:rsidP="00C842F9">
            <w:pPr>
              <w:rPr>
                <w:sz w:val="24"/>
                <w:szCs w:val="24"/>
                <w:lang w:val="it-IT"/>
              </w:rPr>
            </w:pPr>
            <w:proofErr w:type="spellStart"/>
            <w:r w:rsidRPr="00C842F9">
              <w:rPr>
                <w:b/>
                <w:sz w:val="24"/>
                <w:szCs w:val="24"/>
                <w:lang w:val="de-DE"/>
              </w:rPr>
              <w:t>dr</w:t>
            </w:r>
            <w:proofErr w:type="spellEnd"/>
            <w:r w:rsidRPr="00C842F9">
              <w:rPr>
                <w:b/>
                <w:sz w:val="24"/>
                <w:szCs w:val="24"/>
                <w:lang w:val="de-DE"/>
              </w:rPr>
              <w:t xml:space="preserve"> hab. </w:t>
            </w:r>
            <w:proofErr w:type="spellStart"/>
            <w:r w:rsidRPr="00C842F9">
              <w:rPr>
                <w:b/>
                <w:sz w:val="24"/>
                <w:szCs w:val="24"/>
                <w:lang w:val="de-DE"/>
              </w:rPr>
              <w:t>inż</w:t>
            </w:r>
            <w:proofErr w:type="spellEnd"/>
            <w:r w:rsidRPr="00C842F9">
              <w:rPr>
                <w:b/>
                <w:sz w:val="24"/>
                <w:szCs w:val="24"/>
                <w:lang w:val="de-DE"/>
              </w:rPr>
              <w:t xml:space="preserve">. </w:t>
            </w:r>
            <w:r w:rsidRPr="00C842F9">
              <w:rPr>
                <w:b/>
                <w:sz w:val="24"/>
                <w:szCs w:val="24"/>
                <w:lang w:val="en-GB"/>
              </w:rPr>
              <w:t>Zenon Ulman</w:t>
            </w:r>
          </w:p>
        </w:tc>
      </w:tr>
      <w:tr w:rsidR="00C842F9" w:rsidRPr="00C842F9" w14:paraId="1CE0E00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0996" w14:textId="77777777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Prowadzący zajęcia</w:t>
            </w:r>
            <w:r w:rsidRPr="00C842F9">
              <w:t>*</w:t>
            </w:r>
          </w:p>
          <w:p w14:paraId="2C156DE0" w14:textId="77777777" w:rsidR="00C842F9" w:rsidRPr="00C842F9" w:rsidRDefault="00C842F9" w:rsidP="00C842F9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24EE90" w14:textId="65C86E64" w:rsidR="00C842F9" w:rsidRPr="00C842F9" w:rsidRDefault="00C842F9" w:rsidP="00C842F9">
            <w:pPr>
              <w:rPr>
                <w:sz w:val="24"/>
                <w:szCs w:val="24"/>
              </w:rPr>
            </w:pPr>
            <w:proofErr w:type="spellStart"/>
            <w:r w:rsidRPr="00C842F9">
              <w:rPr>
                <w:b/>
                <w:sz w:val="24"/>
                <w:szCs w:val="24"/>
                <w:lang w:val="de-DE"/>
              </w:rPr>
              <w:t>dr</w:t>
            </w:r>
            <w:proofErr w:type="spellEnd"/>
            <w:r w:rsidRPr="00C842F9">
              <w:rPr>
                <w:b/>
                <w:sz w:val="24"/>
                <w:szCs w:val="24"/>
                <w:lang w:val="de-DE"/>
              </w:rPr>
              <w:t xml:space="preserve"> hab. </w:t>
            </w:r>
            <w:proofErr w:type="spellStart"/>
            <w:r w:rsidRPr="00C842F9">
              <w:rPr>
                <w:b/>
                <w:sz w:val="24"/>
                <w:szCs w:val="24"/>
                <w:lang w:val="de-DE"/>
              </w:rPr>
              <w:t>inż</w:t>
            </w:r>
            <w:proofErr w:type="spellEnd"/>
            <w:r w:rsidRPr="00C842F9">
              <w:rPr>
                <w:b/>
                <w:sz w:val="24"/>
                <w:szCs w:val="24"/>
                <w:lang w:val="de-DE"/>
              </w:rPr>
              <w:t xml:space="preserve">. Zenon Ulman, </w:t>
            </w:r>
            <w:proofErr w:type="spellStart"/>
            <w:r w:rsidRPr="00C842F9">
              <w:rPr>
                <w:b/>
                <w:sz w:val="24"/>
                <w:szCs w:val="24"/>
                <w:lang w:val="de-DE"/>
              </w:rPr>
              <w:t>dr</w:t>
            </w:r>
            <w:proofErr w:type="spellEnd"/>
            <w:r w:rsidRPr="00C842F9">
              <w:rPr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C842F9">
              <w:rPr>
                <w:b/>
                <w:sz w:val="24"/>
                <w:szCs w:val="24"/>
                <w:lang w:val="de-DE"/>
              </w:rPr>
              <w:t>inż</w:t>
            </w:r>
            <w:proofErr w:type="spellEnd"/>
            <w:r w:rsidRPr="00C842F9">
              <w:rPr>
                <w:b/>
                <w:sz w:val="24"/>
                <w:szCs w:val="24"/>
                <w:lang w:val="de-DE"/>
              </w:rPr>
              <w:t xml:space="preserve">. </w:t>
            </w:r>
            <w:r w:rsidRPr="00C842F9">
              <w:rPr>
                <w:b/>
                <w:sz w:val="24"/>
                <w:szCs w:val="24"/>
              </w:rPr>
              <w:t>Robert Smyk</w:t>
            </w:r>
          </w:p>
        </w:tc>
      </w:tr>
      <w:tr w:rsidR="00C842F9" w:rsidRPr="00C842F9" w14:paraId="438FED5C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F64F3" w14:textId="77777777" w:rsidR="00C842F9" w:rsidRPr="00C842F9" w:rsidRDefault="00C842F9" w:rsidP="00C842F9">
            <w:pPr>
              <w:spacing w:before="120" w:after="120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D0BA82" w14:textId="2317D314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Zapoznanie z podstawowymi zagrożeniami dla bezpieczeństwa baz danych. Zapoznanie z polityką bezpieczeństwa, sposobami zabezpieczania sprzętu, różnymi aspektami ochrony danych, procedurami używania kluczy kryptograficznych, przepisami związanymi z ochrona systemów informatycznych, podstawami kryptografii oraz popularnymi algorytmami kryptograficznymi.</w:t>
            </w:r>
          </w:p>
        </w:tc>
      </w:tr>
      <w:tr w:rsidR="00C842F9" w:rsidRPr="00C842F9" w14:paraId="688F57F6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91BDFD" w14:textId="77777777" w:rsidR="00C842F9" w:rsidRPr="00C842F9" w:rsidRDefault="00C842F9" w:rsidP="00C842F9">
            <w:pPr>
              <w:spacing w:before="120" w:after="120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32450A" w14:textId="64095A57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Otwarta głowa, chęć do nauki i trochę matematyki.</w:t>
            </w:r>
          </w:p>
        </w:tc>
      </w:tr>
    </w:tbl>
    <w:p w14:paraId="5E2E7592" w14:textId="77777777" w:rsidR="00505FE4" w:rsidRPr="00C842F9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C842F9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37614FE3" w14:textId="77777777" w:rsidR="00505FE4" w:rsidRPr="00C842F9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C842F9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2B4275E2" w14:textId="77777777" w:rsidR="00505FE4" w:rsidRPr="00C842F9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C842F9" w14:paraId="38E5D522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2FB11E58" w14:textId="77777777" w:rsidR="00505FE4" w:rsidRPr="00C842F9" w:rsidRDefault="00505FE4" w:rsidP="00F77DC4">
            <w:pPr>
              <w:jc w:val="center"/>
              <w:rPr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C842F9" w14:paraId="45D3F0F3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2E57E9" w14:textId="77777777" w:rsidR="00505FE4" w:rsidRPr="00C842F9" w:rsidRDefault="00505FE4" w:rsidP="00F77DC4">
            <w:pPr>
              <w:rPr>
                <w:sz w:val="22"/>
                <w:szCs w:val="22"/>
              </w:rPr>
            </w:pPr>
            <w:r w:rsidRPr="00C842F9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0EF6853" w14:textId="77777777" w:rsidR="00505FE4" w:rsidRPr="00C842F9" w:rsidRDefault="00505FE4" w:rsidP="00F77DC4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B821A75" w14:textId="77777777" w:rsidR="00505FE4" w:rsidRPr="00C842F9" w:rsidRDefault="00505FE4" w:rsidP="00F77DC4">
            <w:pPr>
              <w:jc w:val="center"/>
              <w:rPr>
                <w:sz w:val="22"/>
                <w:szCs w:val="22"/>
              </w:rPr>
            </w:pPr>
            <w:r w:rsidRPr="00C842F9">
              <w:rPr>
                <w:sz w:val="22"/>
                <w:szCs w:val="22"/>
              </w:rPr>
              <w:t xml:space="preserve">Kod kierunkowego efektu </w:t>
            </w:r>
          </w:p>
          <w:p w14:paraId="293DE055" w14:textId="77777777" w:rsidR="00505FE4" w:rsidRPr="00C842F9" w:rsidRDefault="00505FE4" w:rsidP="00F77DC4">
            <w:pPr>
              <w:jc w:val="center"/>
              <w:rPr>
                <w:sz w:val="22"/>
                <w:szCs w:val="22"/>
              </w:rPr>
            </w:pPr>
            <w:r w:rsidRPr="00C842F9">
              <w:rPr>
                <w:sz w:val="22"/>
                <w:szCs w:val="22"/>
              </w:rPr>
              <w:t>uczenia się</w:t>
            </w:r>
          </w:p>
        </w:tc>
      </w:tr>
      <w:tr w:rsidR="00C842F9" w:rsidRPr="00C842F9" w14:paraId="5F43FB81" w14:textId="77777777" w:rsidTr="00C842F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6C79" w14:textId="2F41AD83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8141C3" w14:textId="05AA48AB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Opanowuje elementy teorii liczb, arytmetyki modularnej i algebry abstrakcyjnej w celu samodzielnego projektowania standardowych algorytmów kryptograficznych.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C4AD95" w14:textId="70B285EF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K_W01, K_W12</w:t>
            </w:r>
          </w:p>
        </w:tc>
      </w:tr>
      <w:tr w:rsidR="00C842F9" w:rsidRPr="00C842F9" w14:paraId="6A8B0FC8" w14:textId="77777777" w:rsidTr="00C842F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5D8D" w14:textId="0BC91C69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55D451" w14:textId="3D53A1EA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Zna podstawowe algorytmy kryptograficzne symetryczne i niesymetryczne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BF2F6C" w14:textId="4C776992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K_W06, K_W12</w:t>
            </w:r>
          </w:p>
        </w:tc>
      </w:tr>
      <w:tr w:rsidR="00C842F9" w:rsidRPr="00C842F9" w14:paraId="290AC691" w14:textId="77777777" w:rsidTr="00C842F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6BC8" w14:textId="1C19DE88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D8C8B9" w14:textId="277ACEBD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Rozumie politykę bezpieczeństwa i zna źródła zagrożeń tego bezpieczeństwa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993ECC" w14:textId="2D59FF81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K_W17</w:t>
            </w:r>
          </w:p>
        </w:tc>
      </w:tr>
      <w:tr w:rsidR="00C842F9" w:rsidRPr="00C842F9" w14:paraId="0BB58084" w14:textId="77777777" w:rsidTr="00C842F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73D5" w14:textId="70ABBF58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186CF8" w14:textId="07D877C0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Zna podstawowe zasady pośrednie i bezpośrednie ochrony baz danych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967F3" w14:textId="1676C011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K_W05, K_W08, K_W16</w:t>
            </w:r>
          </w:p>
        </w:tc>
      </w:tr>
      <w:tr w:rsidR="00C842F9" w:rsidRPr="00C842F9" w14:paraId="711210D2" w14:textId="77777777" w:rsidTr="00C842F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F403" w14:textId="28EC3323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10E96F" w14:textId="08727E4A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Potrafi zaprojektować podstawowe systemy kryptograficzne i je używać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D83911" w14:textId="2B6395AE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K_U02, K_U07, K_U10</w:t>
            </w:r>
          </w:p>
        </w:tc>
      </w:tr>
      <w:tr w:rsidR="00C842F9" w:rsidRPr="00C842F9" w14:paraId="52956290" w14:textId="77777777" w:rsidTr="00C842F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4BB6" w14:textId="267201EA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917609" w14:textId="7EC02F57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Umie opracować bazę danych dla użytkowników o zróżnicowanych prawach dostępu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6A06D7" w14:textId="2DE52BCB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K_U10</w:t>
            </w:r>
          </w:p>
        </w:tc>
      </w:tr>
      <w:tr w:rsidR="00C842F9" w:rsidRPr="00C842F9" w14:paraId="366C8DBF" w14:textId="77777777" w:rsidTr="00C842F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FCD6" w14:textId="4BCDE915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DA855E" w14:textId="35739868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Potrafi samodzielnie analizować nowe sposoby zabezpieczenia danych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3B4902" w14:textId="2EAA9617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K_U10</w:t>
            </w:r>
          </w:p>
        </w:tc>
      </w:tr>
      <w:tr w:rsidR="00C842F9" w:rsidRPr="00C842F9" w14:paraId="4CA7C216" w14:textId="77777777" w:rsidTr="00C842F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9ED1" w14:textId="0DFF042F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87AE3D" w14:textId="0B503ED7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Docenia wagę bezpieczeństwa informacji w bazach danych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342CCE" w14:textId="208787B0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K_K02</w:t>
            </w:r>
          </w:p>
        </w:tc>
      </w:tr>
      <w:tr w:rsidR="00C842F9" w:rsidRPr="00C842F9" w14:paraId="758701FC" w14:textId="77777777" w:rsidTr="00C842F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AB5E" w14:textId="0A6D2CA7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09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342C23" w14:textId="1956C19C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Umie wyjaśnić zagadnienia pośredniej i bezpośredniej ochrony informacji.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8DFF47" w14:textId="304E4754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K_K06</w:t>
            </w:r>
          </w:p>
        </w:tc>
      </w:tr>
      <w:tr w:rsidR="00A4490B" w:rsidRPr="00C842F9" w14:paraId="5E5574ED" w14:textId="77777777" w:rsidTr="00C842F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0D6B" w14:textId="77777777" w:rsidR="00A4490B" w:rsidRPr="00C842F9" w:rsidRDefault="00A4490B" w:rsidP="00C842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6398DD" w14:textId="77777777" w:rsidR="00A4490B" w:rsidRPr="00C842F9" w:rsidRDefault="00A4490B" w:rsidP="00C842F9">
            <w:pPr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EC2BB3" w14:textId="77777777" w:rsidR="00A4490B" w:rsidRPr="00C842F9" w:rsidRDefault="00A4490B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C842F9" w14:paraId="5F2F902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F738E87" w14:textId="77777777" w:rsidR="00505FE4" w:rsidRPr="00C842F9" w:rsidRDefault="00505FE4" w:rsidP="00F77DC4">
            <w:pPr>
              <w:jc w:val="center"/>
              <w:rPr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C842F9" w14:paraId="63D6E75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EB93FF1" w14:textId="77777777" w:rsidR="00505FE4" w:rsidRPr="00C842F9" w:rsidRDefault="00505FE4" w:rsidP="00F77DC4">
            <w:pPr>
              <w:rPr>
                <w:b/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C842F9" w14:paraId="42F36879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1327DFB" w14:textId="77777777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Pośrednie sposoby ochrony danych</w:t>
            </w:r>
          </w:p>
          <w:p w14:paraId="1917EEA4" w14:textId="77777777" w:rsidR="00C842F9" w:rsidRPr="00C842F9" w:rsidRDefault="00C842F9" w:rsidP="00C842F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Polityka ochrony informacji w firmie</w:t>
            </w:r>
          </w:p>
          <w:p w14:paraId="462AB5A3" w14:textId="77777777" w:rsidR="00C842F9" w:rsidRPr="00C842F9" w:rsidRDefault="00C842F9" w:rsidP="00C842F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Aspekty i zasady ochrony baz danych</w:t>
            </w:r>
          </w:p>
          <w:p w14:paraId="6F87008F" w14:textId="77777777" w:rsidR="00C842F9" w:rsidRPr="00C842F9" w:rsidRDefault="00C842F9" w:rsidP="00C842F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Śluzy bezpieczeństwa i inne środki</w:t>
            </w:r>
          </w:p>
          <w:p w14:paraId="292D5FB1" w14:textId="77777777" w:rsidR="00C842F9" w:rsidRPr="00C842F9" w:rsidRDefault="00C842F9" w:rsidP="00C842F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 xml:space="preserve">Zasady stosowania środków ochrony, ochrona w </w:t>
            </w:r>
            <w:proofErr w:type="spellStart"/>
            <w:r w:rsidRPr="00C842F9">
              <w:rPr>
                <w:sz w:val="24"/>
                <w:szCs w:val="24"/>
              </w:rPr>
              <w:t>internecie</w:t>
            </w:r>
            <w:proofErr w:type="spellEnd"/>
          </w:p>
          <w:p w14:paraId="4CBCD8F3" w14:textId="77777777" w:rsidR="00C842F9" w:rsidRPr="00C842F9" w:rsidRDefault="00C842F9" w:rsidP="00C842F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 xml:space="preserve">Hakerzy i </w:t>
            </w:r>
            <w:proofErr w:type="spellStart"/>
            <w:r w:rsidRPr="00C842F9">
              <w:rPr>
                <w:sz w:val="24"/>
                <w:szCs w:val="24"/>
              </w:rPr>
              <w:t>krakerzy</w:t>
            </w:r>
            <w:proofErr w:type="spellEnd"/>
            <w:r w:rsidRPr="00C842F9">
              <w:rPr>
                <w:sz w:val="24"/>
                <w:szCs w:val="24"/>
              </w:rPr>
              <w:t xml:space="preserve"> – skutki działania</w:t>
            </w:r>
          </w:p>
          <w:p w14:paraId="03DBBF58" w14:textId="77777777" w:rsidR="00C842F9" w:rsidRPr="00C842F9" w:rsidRDefault="00C842F9" w:rsidP="00C842F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Źródła informacji o naruszeniu bezpieczeństwa i metody reagowania</w:t>
            </w:r>
          </w:p>
          <w:p w14:paraId="20483703" w14:textId="77777777" w:rsidR="00C842F9" w:rsidRPr="00C842F9" w:rsidRDefault="00C842F9" w:rsidP="00C842F9">
            <w:pPr>
              <w:rPr>
                <w:sz w:val="24"/>
                <w:szCs w:val="24"/>
              </w:rPr>
            </w:pPr>
          </w:p>
          <w:p w14:paraId="0D732FBB" w14:textId="77777777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Bezpośrednie sposoby ochrony danych</w:t>
            </w:r>
          </w:p>
          <w:p w14:paraId="16FAD0E8" w14:textId="77777777" w:rsidR="00C842F9" w:rsidRPr="00C842F9" w:rsidRDefault="00C842F9" w:rsidP="00C842F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Podstawy kryptografii</w:t>
            </w:r>
          </w:p>
          <w:p w14:paraId="2F2D220F" w14:textId="77777777" w:rsidR="00C842F9" w:rsidRPr="00C842F9" w:rsidRDefault="00C842F9" w:rsidP="00C842F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 xml:space="preserve">Liczby pierwsze i podstawy </w:t>
            </w:r>
            <w:proofErr w:type="spellStart"/>
            <w:r w:rsidRPr="00C842F9">
              <w:rPr>
                <w:sz w:val="24"/>
                <w:szCs w:val="24"/>
              </w:rPr>
              <w:t>teori</w:t>
            </w:r>
            <w:proofErr w:type="spellEnd"/>
            <w:r w:rsidRPr="00C842F9">
              <w:rPr>
                <w:sz w:val="24"/>
                <w:szCs w:val="24"/>
              </w:rPr>
              <w:t xml:space="preserve"> liczb i algebry abstrakcyjnej</w:t>
            </w:r>
          </w:p>
          <w:p w14:paraId="718061C1" w14:textId="77777777" w:rsidR="00C842F9" w:rsidRPr="00C842F9" w:rsidRDefault="00C842F9" w:rsidP="00C842F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arytmetyka modularna</w:t>
            </w:r>
          </w:p>
          <w:p w14:paraId="65330DD1" w14:textId="77777777" w:rsidR="00C842F9" w:rsidRPr="00C842F9" w:rsidRDefault="00C842F9" w:rsidP="00C842F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 xml:space="preserve">Algorytmy kryptograficzne symetryczne DES, IDEA, </w:t>
            </w:r>
            <w:proofErr w:type="spellStart"/>
            <w:r w:rsidRPr="00C842F9">
              <w:rPr>
                <w:sz w:val="24"/>
                <w:szCs w:val="24"/>
              </w:rPr>
              <w:t>Rijandel</w:t>
            </w:r>
            <w:proofErr w:type="spellEnd"/>
          </w:p>
          <w:p w14:paraId="72A5E98F" w14:textId="77777777" w:rsidR="00C842F9" w:rsidRPr="00C842F9" w:rsidRDefault="00C842F9" w:rsidP="00C842F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Algorytmy niesymetryczne RSA</w:t>
            </w:r>
          </w:p>
          <w:p w14:paraId="61FDFC99" w14:textId="77777777" w:rsidR="00C842F9" w:rsidRPr="00C842F9" w:rsidRDefault="00C842F9" w:rsidP="00C842F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Protokoły kryptograficzne</w:t>
            </w:r>
          </w:p>
          <w:p w14:paraId="67D057EA" w14:textId="77777777" w:rsidR="00C842F9" w:rsidRPr="00C842F9" w:rsidRDefault="00C842F9" w:rsidP="00C842F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Chińskie Twierdzenie o Resztach i jego użycie do ochrony baz danych</w:t>
            </w:r>
          </w:p>
          <w:p w14:paraId="3EC9A026" w14:textId="77777777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Sposoby podejścia do złamania szyfru</w:t>
            </w:r>
          </w:p>
          <w:p w14:paraId="467649A0" w14:textId="77777777" w:rsidR="00505FE4" w:rsidRPr="00C842F9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C842F9" w14:paraId="6DCC612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EFBD2A3" w14:textId="77777777" w:rsidR="00505FE4" w:rsidRPr="00C842F9" w:rsidRDefault="00505FE4" w:rsidP="00F77DC4">
            <w:pPr>
              <w:rPr>
                <w:b/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C842F9" w14:paraId="503976C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4B8CA65" w14:textId="77777777" w:rsidR="00505FE4" w:rsidRPr="00C842F9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:rsidRPr="00C842F9" w14:paraId="6E40323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78FAF2D" w14:textId="77777777" w:rsidR="00505FE4" w:rsidRPr="00C842F9" w:rsidRDefault="00505FE4" w:rsidP="00F77DC4">
            <w:pPr>
              <w:pStyle w:val="Nagwek1"/>
              <w:rPr>
                <w:szCs w:val="24"/>
              </w:rPr>
            </w:pPr>
            <w:r w:rsidRPr="00C842F9">
              <w:rPr>
                <w:szCs w:val="24"/>
              </w:rPr>
              <w:t>Laboratorium</w:t>
            </w:r>
          </w:p>
        </w:tc>
      </w:tr>
      <w:tr w:rsidR="00C842F9" w:rsidRPr="00C842F9" w14:paraId="6CC3C748" w14:textId="77777777" w:rsidTr="00DE77F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BAE4DE5" w14:textId="77777777" w:rsidR="00C842F9" w:rsidRPr="00C842F9" w:rsidRDefault="00C842F9" w:rsidP="00C842F9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</w:pPr>
            <w:r w:rsidRPr="00C842F9">
              <w:t>Korzystanie z bibliotek kryptograficznych w wybranych platformach</w:t>
            </w:r>
          </w:p>
          <w:p w14:paraId="08EF17BF" w14:textId="77777777" w:rsidR="00C842F9" w:rsidRPr="00C842F9" w:rsidRDefault="00C842F9" w:rsidP="00C842F9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</w:pPr>
            <w:r w:rsidRPr="00C842F9">
              <w:t>Implementacja wybranych funkcji skrótu</w:t>
            </w:r>
          </w:p>
          <w:p w14:paraId="576EADC9" w14:textId="77777777" w:rsidR="00C842F9" w:rsidRPr="00C842F9" w:rsidRDefault="00C842F9" w:rsidP="00C842F9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</w:pPr>
            <w:r w:rsidRPr="00C842F9">
              <w:t xml:space="preserve">Projektowanie algorytmu </w:t>
            </w:r>
            <w:proofErr w:type="spellStart"/>
            <w:r w:rsidRPr="00C842F9">
              <w:t>RSAi</w:t>
            </w:r>
            <w:proofErr w:type="spellEnd"/>
            <w:r w:rsidRPr="00C842F9">
              <w:t xml:space="preserve"> podpisu cyfrowego z jego użyciem</w:t>
            </w:r>
          </w:p>
          <w:p w14:paraId="4C0DE916" w14:textId="77777777" w:rsidR="00C842F9" w:rsidRPr="00C842F9" w:rsidRDefault="00C842F9" w:rsidP="00C842F9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</w:pPr>
            <w:r w:rsidRPr="00C842F9">
              <w:t>Użycie wybranych algorytmów strumieniowych</w:t>
            </w:r>
          </w:p>
          <w:p w14:paraId="4CB3CE81" w14:textId="77777777" w:rsidR="00C842F9" w:rsidRPr="00C842F9" w:rsidRDefault="00C842F9" w:rsidP="00C842F9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</w:pPr>
            <w:r w:rsidRPr="00C842F9">
              <w:t xml:space="preserve">Praktyczne wykorzystanie pakietu kryptograficznego </w:t>
            </w:r>
            <w:proofErr w:type="spellStart"/>
            <w:r w:rsidRPr="00C842F9">
              <w:t>OpenSSL</w:t>
            </w:r>
            <w:proofErr w:type="spellEnd"/>
          </w:p>
          <w:p w14:paraId="2905F8B7" w14:textId="77777777" w:rsidR="00C842F9" w:rsidRPr="00C842F9" w:rsidRDefault="00C842F9" w:rsidP="00C842F9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</w:pPr>
            <w:r w:rsidRPr="00C842F9">
              <w:t>Użycie Chińskiego Twierdzenia o Resztach do ochrony baz danych</w:t>
            </w:r>
          </w:p>
          <w:p w14:paraId="652353C1" w14:textId="77777777" w:rsidR="00C842F9" w:rsidRPr="00C842F9" w:rsidRDefault="00C842F9" w:rsidP="00C842F9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</w:pPr>
            <w:r w:rsidRPr="00C842F9">
              <w:t>Ćwiczenia z określeniem notacji O i złożoności obliczeniowej</w:t>
            </w:r>
          </w:p>
          <w:p w14:paraId="1750F3B3" w14:textId="77777777" w:rsidR="00C842F9" w:rsidRPr="00C842F9" w:rsidRDefault="00C842F9" w:rsidP="00C842F9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</w:pPr>
            <w:r w:rsidRPr="00C842F9">
              <w:t>Obliczenie NWD na podstawie algorytmu Euklidesa</w:t>
            </w:r>
          </w:p>
          <w:p w14:paraId="17A1D2AD" w14:textId="77777777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Obliczenie inwersji multiplikatywnej modulo z użyciem rozszerzonego algorytmu Euklidesa</w:t>
            </w:r>
          </w:p>
          <w:p w14:paraId="361BF69D" w14:textId="77777777" w:rsidR="00C842F9" w:rsidRPr="00C842F9" w:rsidRDefault="00C842F9" w:rsidP="00C842F9">
            <w:pPr>
              <w:rPr>
                <w:sz w:val="24"/>
                <w:szCs w:val="24"/>
              </w:rPr>
            </w:pPr>
          </w:p>
          <w:p w14:paraId="69D0AE9D" w14:textId="77777777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W tym treści powiązane z praktycznym przygotowaniem zawodowym: [100%]</w:t>
            </w:r>
          </w:p>
          <w:p w14:paraId="2FD3D5F4" w14:textId="77777777" w:rsidR="00C842F9" w:rsidRPr="00C842F9" w:rsidRDefault="00C842F9" w:rsidP="00C842F9">
            <w:pPr>
              <w:rPr>
                <w:sz w:val="24"/>
                <w:szCs w:val="24"/>
              </w:rPr>
            </w:pPr>
          </w:p>
        </w:tc>
      </w:tr>
      <w:tr w:rsidR="00C842F9" w:rsidRPr="00C842F9" w14:paraId="6126F5B8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DC10699" w14:textId="77777777" w:rsidR="00C842F9" w:rsidRPr="00C842F9" w:rsidRDefault="00C842F9" w:rsidP="00C842F9">
            <w:pPr>
              <w:pStyle w:val="Nagwek1"/>
              <w:rPr>
                <w:szCs w:val="24"/>
              </w:rPr>
            </w:pPr>
            <w:r w:rsidRPr="00C842F9">
              <w:rPr>
                <w:szCs w:val="24"/>
              </w:rPr>
              <w:t>Projekt</w:t>
            </w:r>
          </w:p>
        </w:tc>
      </w:tr>
      <w:tr w:rsidR="00C842F9" w:rsidRPr="00C842F9" w14:paraId="5149A23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EAD8164" w14:textId="77777777" w:rsidR="00C842F9" w:rsidRPr="00C842F9" w:rsidRDefault="00C842F9" w:rsidP="00C842F9">
            <w:pPr>
              <w:rPr>
                <w:sz w:val="24"/>
                <w:szCs w:val="24"/>
              </w:rPr>
            </w:pPr>
          </w:p>
        </w:tc>
      </w:tr>
      <w:tr w:rsidR="00C842F9" w:rsidRPr="00C842F9" w14:paraId="3BE47D59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10E1A786" w14:textId="77777777" w:rsidR="00C842F9" w:rsidRPr="00C842F9" w:rsidRDefault="00C842F9" w:rsidP="00C842F9">
            <w:pPr>
              <w:rPr>
                <w:b/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Seminarium</w:t>
            </w:r>
          </w:p>
        </w:tc>
      </w:tr>
      <w:tr w:rsidR="00C842F9" w:rsidRPr="00C842F9" w14:paraId="4D77C069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A9859D" w14:textId="77777777" w:rsidR="00C842F9" w:rsidRPr="00C842F9" w:rsidRDefault="00C842F9" w:rsidP="00C842F9">
            <w:pPr>
              <w:rPr>
                <w:b/>
                <w:sz w:val="24"/>
                <w:szCs w:val="24"/>
              </w:rPr>
            </w:pPr>
          </w:p>
        </w:tc>
      </w:tr>
      <w:tr w:rsidR="00C842F9" w:rsidRPr="00C842F9" w14:paraId="2E9DD48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061D56F6" w14:textId="77777777" w:rsidR="00C842F9" w:rsidRPr="00C842F9" w:rsidRDefault="00C842F9" w:rsidP="00C842F9">
            <w:pPr>
              <w:rPr>
                <w:b/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842F9" w:rsidRPr="00C842F9" w14:paraId="3980DC29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EF7C4F" w14:textId="77777777" w:rsidR="00C842F9" w:rsidRPr="00C842F9" w:rsidRDefault="00C842F9" w:rsidP="00C842F9">
            <w:pPr>
              <w:rPr>
                <w:sz w:val="24"/>
                <w:szCs w:val="24"/>
              </w:rPr>
            </w:pPr>
          </w:p>
        </w:tc>
      </w:tr>
    </w:tbl>
    <w:p w14:paraId="1F8AD54E" w14:textId="77777777" w:rsidR="00505FE4" w:rsidRPr="00C842F9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C842F9" w:rsidRPr="00C842F9" w14:paraId="14F91749" w14:textId="77777777" w:rsidTr="00C842F9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E4F5" w14:textId="77777777" w:rsidR="00C842F9" w:rsidRPr="00C842F9" w:rsidRDefault="00C842F9" w:rsidP="00C842F9">
            <w:pPr>
              <w:spacing w:before="120" w:after="120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2998C9" w14:textId="77777777" w:rsidR="00C842F9" w:rsidRPr="00C842F9" w:rsidRDefault="00C842F9" w:rsidP="00C842F9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 xml:space="preserve">M. </w:t>
            </w:r>
            <w:proofErr w:type="spellStart"/>
            <w:r w:rsidRPr="00C842F9">
              <w:rPr>
                <w:sz w:val="24"/>
                <w:szCs w:val="24"/>
              </w:rPr>
              <w:t>Konkowski</w:t>
            </w:r>
            <w:proofErr w:type="spellEnd"/>
            <w:r w:rsidRPr="00C842F9">
              <w:rPr>
                <w:sz w:val="24"/>
                <w:szCs w:val="24"/>
              </w:rPr>
              <w:t>: Podstawy kryptografii, Helion 2006</w:t>
            </w:r>
          </w:p>
          <w:p w14:paraId="7BD7423D" w14:textId="77777777" w:rsidR="00C842F9" w:rsidRPr="00C842F9" w:rsidRDefault="00C842F9" w:rsidP="00C842F9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lastRenderedPageBreak/>
              <w:t xml:space="preserve">M. </w:t>
            </w:r>
            <w:proofErr w:type="spellStart"/>
            <w:r w:rsidRPr="00C842F9">
              <w:rPr>
                <w:sz w:val="24"/>
                <w:szCs w:val="24"/>
              </w:rPr>
              <w:t>Kutyłkowski</w:t>
            </w:r>
            <w:proofErr w:type="spellEnd"/>
            <w:r w:rsidRPr="00C842F9">
              <w:rPr>
                <w:sz w:val="24"/>
                <w:szCs w:val="24"/>
              </w:rPr>
              <w:t xml:space="preserve">, W. B. </w:t>
            </w:r>
            <w:proofErr w:type="spellStart"/>
            <w:r w:rsidRPr="00C842F9">
              <w:rPr>
                <w:sz w:val="24"/>
                <w:szCs w:val="24"/>
              </w:rPr>
              <w:t>Strothmann</w:t>
            </w:r>
            <w:proofErr w:type="spellEnd"/>
            <w:r w:rsidRPr="00C842F9">
              <w:rPr>
                <w:sz w:val="24"/>
                <w:szCs w:val="24"/>
              </w:rPr>
              <w:t xml:space="preserve">: Kryptografia – teoria i praktyka zabezpieczania systemów komputerowych, Oficyna wydawnicza </w:t>
            </w:r>
            <w:proofErr w:type="spellStart"/>
            <w:r w:rsidRPr="00C842F9">
              <w:rPr>
                <w:sz w:val="24"/>
                <w:szCs w:val="24"/>
              </w:rPr>
              <w:t>ReadME</w:t>
            </w:r>
            <w:proofErr w:type="spellEnd"/>
            <w:r w:rsidRPr="00C842F9">
              <w:rPr>
                <w:sz w:val="24"/>
                <w:szCs w:val="24"/>
              </w:rPr>
              <w:t>, Warszawa 1999</w:t>
            </w:r>
          </w:p>
          <w:p w14:paraId="0C151B98" w14:textId="77777777" w:rsidR="00C842F9" w:rsidRPr="00C842F9" w:rsidRDefault="00C842F9" w:rsidP="00C842F9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R. Andersen: Inżynieria zabezpieczeń, WNT</w:t>
            </w:r>
          </w:p>
          <w:p w14:paraId="55C1701F" w14:textId="6A4D791D" w:rsidR="00C842F9" w:rsidRPr="00C842F9" w:rsidRDefault="00C842F9" w:rsidP="00C842F9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 xml:space="preserve">D. </w:t>
            </w:r>
            <w:proofErr w:type="spellStart"/>
            <w:r w:rsidRPr="00C842F9">
              <w:rPr>
                <w:sz w:val="24"/>
                <w:szCs w:val="24"/>
              </w:rPr>
              <w:t>Pipkin</w:t>
            </w:r>
            <w:proofErr w:type="spellEnd"/>
            <w:r w:rsidRPr="00C842F9">
              <w:rPr>
                <w:sz w:val="24"/>
                <w:szCs w:val="24"/>
              </w:rPr>
              <w:t>: Bezpieczeństwo informacji, WNT</w:t>
            </w:r>
          </w:p>
          <w:p w14:paraId="44CD59C1" w14:textId="12C352D5" w:rsidR="00C842F9" w:rsidRPr="00C842F9" w:rsidRDefault="00C842F9" w:rsidP="00C842F9">
            <w:pPr>
              <w:rPr>
                <w:sz w:val="24"/>
                <w:szCs w:val="24"/>
              </w:rPr>
            </w:pPr>
          </w:p>
        </w:tc>
      </w:tr>
      <w:tr w:rsidR="00C842F9" w:rsidRPr="00C842F9" w14:paraId="619A086E" w14:textId="77777777" w:rsidTr="00C842F9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FAA7" w14:textId="77777777" w:rsidR="00C842F9" w:rsidRPr="00C842F9" w:rsidRDefault="00C842F9" w:rsidP="00C842F9">
            <w:pPr>
              <w:spacing w:before="120" w:after="120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lastRenderedPageBreak/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0F7EAD" w14:textId="77777777" w:rsidR="00C842F9" w:rsidRPr="00C842F9" w:rsidRDefault="00C842F9" w:rsidP="00C842F9">
            <w:pPr>
              <w:widowControl w:val="0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 xml:space="preserve">K. </w:t>
            </w:r>
            <w:proofErr w:type="spellStart"/>
            <w:r w:rsidRPr="00C842F9">
              <w:rPr>
                <w:sz w:val="24"/>
                <w:szCs w:val="24"/>
              </w:rPr>
              <w:t>Mundia</w:t>
            </w:r>
            <w:proofErr w:type="spellEnd"/>
            <w:r w:rsidRPr="00C842F9">
              <w:rPr>
                <w:sz w:val="24"/>
                <w:szCs w:val="24"/>
              </w:rPr>
              <w:t xml:space="preserve">, Ch. </w:t>
            </w:r>
            <w:proofErr w:type="spellStart"/>
            <w:r w:rsidRPr="00C842F9">
              <w:rPr>
                <w:sz w:val="24"/>
                <w:szCs w:val="24"/>
              </w:rPr>
              <w:t>Prossie</w:t>
            </w:r>
            <w:proofErr w:type="spellEnd"/>
            <w:r w:rsidRPr="00C842F9">
              <w:rPr>
                <w:sz w:val="24"/>
                <w:szCs w:val="24"/>
              </w:rPr>
              <w:t xml:space="preserve">: Hakerom </w:t>
            </w:r>
            <w:proofErr w:type="spellStart"/>
            <w:r w:rsidRPr="00C842F9">
              <w:rPr>
                <w:sz w:val="24"/>
                <w:szCs w:val="24"/>
              </w:rPr>
              <w:t>smierć</w:t>
            </w:r>
            <w:proofErr w:type="spellEnd"/>
            <w:r w:rsidRPr="00C842F9">
              <w:rPr>
                <w:sz w:val="24"/>
                <w:szCs w:val="24"/>
              </w:rPr>
              <w:t>, Wydawnictwo RM</w:t>
            </w:r>
          </w:p>
          <w:p w14:paraId="6F1A5218" w14:textId="12B8CADC" w:rsidR="00C842F9" w:rsidRPr="00C842F9" w:rsidRDefault="00C842F9" w:rsidP="00C842F9">
            <w:pPr>
              <w:widowControl w:val="0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 xml:space="preserve">F.L. Bauer, S. Lloyd: Podpis elektroniczny, klucz publiczny, </w:t>
            </w:r>
            <w:proofErr w:type="spellStart"/>
            <w:r w:rsidRPr="00C842F9">
              <w:rPr>
                <w:sz w:val="24"/>
                <w:szCs w:val="24"/>
              </w:rPr>
              <w:t>Robomatic</w:t>
            </w:r>
            <w:proofErr w:type="spellEnd"/>
            <w:r w:rsidRPr="00C842F9">
              <w:rPr>
                <w:sz w:val="24"/>
                <w:szCs w:val="24"/>
              </w:rPr>
              <w:t>, Wrocław 2002</w:t>
            </w:r>
          </w:p>
          <w:p w14:paraId="7AE295CE" w14:textId="591EEEB7" w:rsidR="00C842F9" w:rsidRPr="00C842F9" w:rsidRDefault="00C842F9" w:rsidP="00C842F9">
            <w:pPr>
              <w:ind w:left="72"/>
              <w:rPr>
                <w:sz w:val="24"/>
                <w:szCs w:val="24"/>
              </w:rPr>
            </w:pPr>
          </w:p>
        </w:tc>
      </w:tr>
      <w:tr w:rsidR="00505FE4" w:rsidRPr="00C842F9" w14:paraId="6E1E8C8B" w14:textId="77777777" w:rsidTr="00C842F9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42E5" w14:textId="77777777" w:rsidR="00505FE4" w:rsidRPr="00C842F9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C842F9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0D2A5A" w14:textId="77B69994" w:rsidR="00505FE4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Wykład, ćwiczenia częściowo audytoryjne i częściowo laboratoryjne</w:t>
            </w:r>
          </w:p>
        </w:tc>
      </w:tr>
      <w:tr w:rsidR="00505FE4" w:rsidRPr="00C842F9" w14:paraId="792FDD92" w14:textId="77777777" w:rsidTr="00C842F9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502A623" w14:textId="77777777" w:rsidR="00505FE4" w:rsidRPr="00C842F9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AC4715" w14:textId="7F9AA768" w:rsidR="00505FE4" w:rsidRPr="00C842F9" w:rsidRDefault="00C842F9" w:rsidP="00A0655B">
            <w:pPr>
              <w:ind w:left="72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Nie dotyczy</w:t>
            </w:r>
          </w:p>
        </w:tc>
      </w:tr>
    </w:tbl>
    <w:p w14:paraId="3C542E70" w14:textId="77777777" w:rsidR="00505FE4" w:rsidRPr="00C842F9" w:rsidRDefault="00505FE4" w:rsidP="00505FE4">
      <w:pPr>
        <w:rPr>
          <w:sz w:val="22"/>
          <w:szCs w:val="22"/>
        </w:rPr>
      </w:pPr>
      <w:r w:rsidRPr="00C842F9">
        <w:rPr>
          <w:sz w:val="22"/>
          <w:szCs w:val="22"/>
        </w:rPr>
        <w:t>* Literatura może być zmieniona po akceptacji Dyrektora Instytutu</w:t>
      </w:r>
    </w:p>
    <w:p w14:paraId="04865708" w14:textId="77777777" w:rsidR="00505FE4" w:rsidRPr="00C842F9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C842F9" w14:paraId="57701288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30C5874D" w14:textId="77777777" w:rsidR="00505FE4" w:rsidRPr="00C842F9" w:rsidRDefault="00505FE4" w:rsidP="00F77DC4">
            <w:pPr>
              <w:jc w:val="center"/>
              <w:rPr>
                <w:sz w:val="22"/>
                <w:szCs w:val="22"/>
              </w:rPr>
            </w:pPr>
            <w:r w:rsidRPr="00C842F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E4740F" w14:textId="77777777" w:rsidR="00505FE4" w:rsidRPr="00C842F9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6B452A2E" w14:textId="77777777" w:rsidR="00505FE4" w:rsidRPr="00C842F9" w:rsidRDefault="00505FE4" w:rsidP="00F77DC4">
            <w:pPr>
              <w:jc w:val="center"/>
              <w:rPr>
                <w:sz w:val="18"/>
                <w:szCs w:val="18"/>
              </w:rPr>
            </w:pPr>
            <w:r w:rsidRPr="00C842F9">
              <w:rPr>
                <w:sz w:val="18"/>
                <w:szCs w:val="18"/>
              </w:rPr>
              <w:t>Nr efektu uczenia się/grupy efektów</w:t>
            </w:r>
            <w:r w:rsidRPr="00C842F9">
              <w:rPr>
                <w:sz w:val="18"/>
                <w:szCs w:val="18"/>
              </w:rPr>
              <w:br/>
            </w:r>
          </w:p>
        </w:tc>
      </w:tr>
      <w:tr w:rsidR="00C842F9" w:rsidRPr="00C842F9" w14:paraId="21D400E9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83D3EF" w14:textId="47165C84" w:rsidR="00C842F9" w:rsidRPr="00C842F9" w:rsidRDefault="00C842F9" w:rsidP="00C842F9">
            <w:pPr>
              <w:rPr>
                <w:sz w:val="22"/>
                <w:szCs w:val="22"/>
              </w:rPr>
            </w:pPr>
            <w:r w:rsidRPr="00C842F9">
              <w:rPr>
                <w:sz w:val="24"/>
                <w:szCs w:val="24"/>
              </w:rPr>
              <w:t>Sprawdziany z części teoretycznej i praktycznej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663A36" w14:textId="3FE811C4" w:rsidR="00C842F9" w:rsidRPr="00C842F9" w:rsidRDefault="00C842F9" w:rsidP="00C842F9">
            <w:pPr>
              <w:rPr>
                <w:sz w:val="22"/>
                <w:szCs w:val="22"/>
              </w:rPr>
            </w:pPr>
            <w:r w:rsidRPr="00C842F9">
              <w:rPr>
                <w:sz w:val="24"/>
                <w:szCs w:val="24"/>
              </w:rPr>
              <w:t>1 - 9</w:t>
            </w:r>
          </w:p>
        </w:tc>
      </w:tr>
      <w:tr w:rsidR="00C842F9" w:rsidRPr="00C842F9" w14:paraId="6F665743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C109" w14:textId="44FE4F90" w:rsidR="00C842F9" w:rsidRPr="00C842F9" w:rsidRDefault="00C842F9" w:rsidP="00C842F9">
            <w:pPr>
              <w:rPr>
                <w:sz w:val="22"/>
                <w:szCs w:val="22"/>
              </w:rPr>
            </w:pPr>
            <w:r w:rsidRPr="00C842F9">
              <w:rPr>
                <w:sz w:val="24"/>
                <w:szCs w:val="24"/>
              </w:rPr>
              <w:t xml:space="preserve">Zadania praktyczne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8160AB" w14:textId="6B3F2C77" w:rsidR="00C842F9" w:rsidRPr="00C842F9" w:rsidRDefault="00C842F9" w:rsidP="00C842F9">
            <w:pPr>
              <w:rPr>
                <w:sz w:val="22"/>
                <w:szCs w:val="22"/>
              </w:rPr>
            </w:pPr>
            <w:r w:rsidRPr="00C842F9">
              <w:rPr>
                <w:sz w:val="24"/>
                <w:szCs w:val="24"/>
              </w:rPr>
              <w:t>5, 6, 7</w:t>
            </w:r>
          </w:p>
        </w:tc>
      </w:tr>
      <w:tr w:rsidR="00C842F9" w:rsidRPr="00C842F9" w14:paraId="3081A5D9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88B2" w14:textId="7199B34F" w:rsidR="00C842F9" w:rsidRPr="00C842F9" w:rsidRDefault="00C842F9" w:rsidP="00C842F9">
            <w:pPr>
              <w:rPr>
                <w:sz w:val="22"/>
                <w:szCs w:val="22"/>
              </w:rPr>
            </w:pPr>
            <w:r w:rsidRPr="00C842F9">
              <w:rPr>
                <w:sz w:val="24"/>
                <w:szCs w:val="24"/>
              </w:rPr>
              <w:t>Dyskusja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3EE91C" w14:textId="3080D510" w:rsidR="00C842F9" w:rsidRPr="00C842F9" w:rsidRDefault="00C842F9" w:rsidP="00C842F9">
            <w:pPr>
              <w:rPr>
                <w:sz w:val="22"/>
                <w:szCs w:val="22"/>
              </w:rPr>
            </w:pPr>
            <w:r w:rsidRPr="00C842F9">
              <w:rPr>
                <w:sz w:val="24"/>
                <w:szCs w:val="24"/>
              </w:rPr>
              <w:t>8, 9</w:t>
            </w:r>
          </w:p>
        </w:tc>
      </w:tr>
      <w:tr w:rsidR="00505FE4" w:rsidRPr="00C842F9" w14:paraId="390E5A73" w14:textId="77777777" w:rsidTr="00C842F9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8C44507" w14:textId="77777777" w:rsidR="00505FE4" w:rsidRPr="00C842F9" w:rsidRDefault="00505FE4" w:rsidP="00F77DC4">
            <w:pPr>
              <w:rPr>
                <w:sz w:val="22"/>
                <w:szCs w:val="22"/>
              </w:rPr>
            </w:pPr>
            <w:r w:rsidRPr="00C842F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991D86" w14:textId="4CBD6304" w:rsidR="00505FE4" w:rsidRPr="00C842F9" w:rsidRDefault="00C842F9" w:rsidP="00C842F9">
            <w:pPr>
              <w:rPr>
                <w:sz w:val="22"/>
                <w:szCs w:val="22"/>
              </w:rPr>
            </w:pPr>
            <w:r w:rsidRPr="00C842F9">
              <w:rPr>
                <w:sz w:val="24"/>
                <w:szCs w:val="24"/>
              </w:rPr>
              <w:t>Kolokwium i egzamin z wykładu, zaliczenie laboratorium</w:t>
            </w:r>
          </w:p>
        </w:tc>
      </w:tr>
    </w:tbl>
    <w:p w14:paraId="76B0AD2A" w14:textId="77777777" w:rsidR="00505FE4" w:rsidRPr="00C842F9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C842F9" w14:paraId="04382946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2F017B8" w14:textId="77777777" w:rsidR="00505FE4" w:rsidRPr="00C842F9" w:rsidRDefault="00505FE4" w:rsidP="00F77DC4">
            <w:pPr>
              <w:jc w:val="center"/>
              <w:rPr>
                <w:b/>
              </w:rPr>
            </w:pPr>
          </w:p>
          <w:p w14:paraId="7FCAEA99" w14:textId="77777777" w:rsidR="00505FE4" w:rsidRPr="00C842F9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NAKŁAD PRACY STUDENTA</w:t>
            </w:r>
          </w:p>
          <w:p w14:paraId="2696DA0F" w14:textId="77777777" w:rsidR="00505FE4" w:rsidRPr="00C842F9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C842F9" w14:paraId="75997A75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942244" w14:textId="77777777" w:rsidR="00505FE4" w:rsidRPr="00C842F9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42F3819D" w14:textId="77777777" w:rsidR="00505FE4" w:rsidRPr="00C842F9" w:rsidRDefault="00505FE4" w:rsidP="00F77DC4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2C04811" w14:textId="77777777" w:rsidR="00505FE4" w:rsidRPr="00C842F9" w:rsidRDefault="00505FE4" w:rsidP="00F77DC4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C842F9" w14:paraId="3E917868" w14:textId="77777777" w:rsidTr="00C842F9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BC2E2" w14:textId="77777777" w:rsidR="00505FE4" w:rsidRPr="00C842F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0CA1" w14:textId="77777777" w:rsidR="00505FE4" w:rsidRPr="00C842F9" w:rsidRDefault="00505FE4" w:rsidP="00F77DC4">
            <w:pPr>
              <w:jc w:val="center"/>
            </w:pPr>
            <w:r w:rsidRPr="00C842F9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3CA0" w14:textId="77777777" w:rsidR="00505FE4" w:rsidRPr="00C842F9" w:rsidRDefault="00505FE4" w:rsidP="00F77DC4">
            <w:pPr>
              <w:jc w:val="center"/>
            </w:pPr>
            <w:r w:rsidRPr="00C842F9">
              <w:t xml:space="preserve">W tym zajęcia powiązane </w:t>
            </w:r>
            <w:r w:rsidRPr="00C842F9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99FB28C" w14:textId="77777777" w:rsidR="00505FE4" w:rsidRPr="00C842F9" w:rsidRDefault="00505FE4" w:rsidP="00F77DC4">
            <w:pPr>
              <w:jc w:val="center"/>
              <w:rPr>
                <w:color w:val="FF0000"/>
              </w:rPr>
            </w:pPr>
            <w:r w:rsidRPr="00C842F9">
              <w:t>W tym udział w zajęciach przeprowadzanych z wykorzystaniem metod i</w:t>
            </w:r>
            <w:r w:rsidR="00A4490B" w:rsidRPr="00C842F9">
              <w:t> </w:t>
            </w:r>
            <w:r w:rsidRPr="00C842F9">
              <w:t>technik kształcenia na odległość</w:t>
            </w:r>
          </w:p>
        </w:tc>
      </w:tr>
      <w:tr w:rsidR="00C842F9" w:rsidRPr="00C842F9" w14:paraId="607C2A78" w14:textId="77777777" w:rsidTr="00C842F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F58F" w14:textId="77777777" w:rsidR="00C842F9" w:rsidRPr="00C842F9" w:rsidRDefault="00C842F9" w:rsidP="00C842F9">
            <w:pPr>
              <w:spacing w:before="60" w:after="60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6F9A" w14:textId="0FA9B128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3C23" w14:textId="77777777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32F8B7" w14:textId="77777777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</w:p>
        </w:tc>
      </w:tr>
      <w:tr w:rsidR="00C842F9" w:rsidRPr="00C842F9" w14:paraId="3F12A3A9" w14:textId="77777777" w:rsidTr="00C842F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1AF5" w14:textId="77777777" w:rsidR="00C842F9" w:rsidRPr="00C842F9" w:rsidRDefault="00C842F9" w:rsidP="00C842F9">
            <w:pPr>
              <w:spacing w:before="60" w:after="60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E8EB" w14:textId="7BFDFF4E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56E4" w14:textId="77777777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4A224D" w14:textId="77777777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</w:p>
        </w:tc>
      </w:tr>
      <w:tr w:rsidR="00C842F9" w:rsidRPr="00C842F9" w14:paraId="25113839" w14:textId="77777777" w:rsidTr="00C842F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735E" w14:textId="77777777" w:rsidR="00C842F9" w:rsidRPr="00C842F9" w:rsidRDefault="00C842F9" w:rsidP="00C842F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C842F9">
              <w:rPr>
                <w:sz w:val="24"/>
                <w:szCs w:val="24"/>
              </w:rPr>
              <w:t>Udział w ćwiczeniach audytoryjnych</w:t>
            </w:r>
            <w:r w:rsidRPr="00C842F9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C959" w14:textId="5A3840E1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19E5" w14:textId="3B1DE728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30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BA59BB" w14:textId="77777777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</w:p>
        </w:tc>
      </w:tr>
      <w:tr w:rsidR="00C842F9" w:rsidRPr="00C842F9" w14:paraId="77FF3E01" w14:textId="77777777" w:rsidTr="00C842F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9BA8" w14:textId="77777777" w:rsidR="00C842F9" w:rsidRPr="00C842F9" w:rsidRDefault="00C842F9" w:rsidP="00C842F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314E" w14:textId="0539C732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20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5CCB" w14:textId="149B7E97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20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42C153" w14:textId="77777777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</w:p>
        </w:tc>
      </w:tr>
      <w:tr w:rsidR="00C842F9" w:rsidRPr="00C842F9" w14:paraId="53E0309B" w14:textId="77777777" w:rsidTr="00C842F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96B0" w14:textId="77777777" w:rsidR="00C842F9" w:rsidRPr="00C842F9" w:rsidRDefault="00C842F9" w:rsidP="00C842F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Przygotowanie projektu / eseju / itp.</w:t>
            </w:r>
            <w:r w:rsidRPr="00C842F9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AE2F" w14:textId="77777777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2F84" w14:textId="77777777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A1D11D" w14:textId="77777777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</w:p>
        </w:tc>
      </w:tr>
      <w:tr w:rsidR="00C842F9" w:rsidRPr="00C842F9" w14:paraId="5A039D5C" w14:textId="77777777" w:rsidTr="00C842F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599CD" w14:textId="77777777" w:rsidR="00C842F9" w:rsidRPr="00C842F9" w:rsidRDefault="00C842F9" w:rsidP="00C842F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321B" w14:textId="2C542DE4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E71C" w14:textId="34713ECC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6F0AF1" w14:textId="77777777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</w:p>
        </w:tc>
      </w:tr>
      <w:tr w:rsidR="00C842F9" w:rsidRPr="00C842F9" w14:paraId="7A7A409F" w14:textId="77777777" w:rsidTr="00C842F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BC25" w14:textId="77777777" w:rsidR="00C842F9" w:rsidRPr="00C842F9" w:rsidRDefault="00C842F9" w:rsidP="00C842F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BC98" w14:textId="7782F012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F54D" w14:textId="77777777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85BE6" w14:textId="77777777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</w:p>
        </w:tc>
      </w:tr>
      <w:tr w:rsidR="00C842F9" w:rsidRPr="00C842F9" w14:paraId="66512E95" w14:textId="77777777" w:rsidTr="00C842F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0B33" w14:textId="77777777" w:rsidR="00C842F9" w:rsidRPr="00C842F9" w:rsidRDefault="00C842F9" w:rsidP="00C842F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6BB0" w14:textId="7540EC2E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FEF58" w14:textId="77777777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4DC37B" w14:textId="77777777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</w:p>
        </w:tc>
      </w:tr>
      <w:tr w:rsidR="00C842F9" w:rsidRPr="00C842F9" w14:paraId="74FB1440" w14:textId="77777777" w:rsidTr="00C842F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EF5B" w14:textId="77777777" w:rsidR="00C842F9" w:rsidRPr="00C842F9" w:rsidRDefault="00C842F9" w:rsidP="00C842F9">
            <w:pPr>
              <w:spacing w:before="60" w:after="60"/>
              <w:rPr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5F1C" w14:textId="56B19479" w:rsidR="00C842F9" w:rsidRPr="00C842F9" w:rsidRDefault="00C842F9" w:rsidP="00C842F9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89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81FA" w14:textId="7599D838" w:rsidR="00C842F9" w:rsidRPr="00C842F9" w:rsidRDefault="00C842F9" w:rsidP="00C842F9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55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470E44" w14:textId="77777777" w:rsidR="00C842F9" w:rsidRPr="00C842F9" w:rsidRDefault="00C842F9" w:rsidP="00C842F9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C842F9" w14:paraId="0A34D4CE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44DB60" w14:textId="77777777" w:rsidR="00505FE4" w:rsidRPr="00C842F9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FA0E317" w14:textId="05153586" w:rsidR="00505FE4" w:rsidRPr="00C842F9" w:rsidRDefault="00C842F9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3 ECTS</w:t>
            </w:r>
          </w:p>
        </w:tc>
      </w:tr>
      <w:tr w:rsidR="00505FE4" w:rsidRPr="00C842F9" w14:paraId="5F848F02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4A899" w14:textId="77777777" w:rsidR="00505FE4" w:rsidRPr="00C842F9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C842F9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454AD2E" w14:textId="2B1491E4" w:rsidR="00505FE4" w:rsidRPr="00C842F9" w:rsidRDefault="00C842F9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1,9 ECTS</w:t>
            </w:r>
          </w:p>
        </w:tc>
      </w:tr>
      <w:tr w:rsidR="00505FE4" w:rsidRPr="00C842F9" w14:paraId="5765A250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F1CA2" w14:textId="77777777" w:rsidR="00505FE4" w:rsidRPr="00C842F9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lastRenderedPageBreak/>
              <w:t>Liczba punktów ECTS związana z kształceniem na odległość (kształcenie z wykorzystaniem metod i technik kształcenia na odległość)</w:t>
            </w:r>
            <w:r w:rsidRPr="00C842F9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0AA7C0B" w14:textId="0FFE788F" w:rsidR="00505FE4" w:rsidRPr="00C842F9" w:rsidRDefault="00C842F9" w:rsidP="00A0655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C842F9">
              <w:rPr>
                <w:b/>
                <w:bCs/>
                <w:sz w:val="24"/>
                <w:szCs w:val="24"/>
              </w:rPr>
              <w:t>0 ECTS</w:t>
            </w:r>
          </w:p>
        </w:tc>
      </w:tr>
      <w:tr w:rsidR="00505FE4" w:rsidRPr="00C842F9" w14:paraId="757E8DA6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110BBB0" w14:textId="77777777" w:rsidR="00505FE4" w:rsidRPr="00C842F9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9FD4CF8" w14:textId="29410F10" w:rsidR="00505FE4" w:rsidRPr="00C842F9" w:rsidRDefault="00C842F9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49</w:t>
            </w:r>
            <w:r w:rsidRPr="00C842F9">
              <w:rPr>
                <w:sz w:val="24"/>
                <w:szCs w:val="24"/>
              </w:rPr>
              <w:br/>
            </w:r>
            <w:r w:rsidRPr="00C842F9">
              <w:rPr>
                <w:b/>
                <w:bCs/>
                <w:sz w:val="24"/>
                <w:szCs w:val="24"/>
              </w:rPr>
              <w:t>1,7 ECTS</w:t>
            </w:r>
          </w:p>
        </w:tc>
      </w:tr>
    </w:tbl>
    <w:p w14:paraId="130D050E" w14:textId="77777777" w:rsidR="00DB50E0" w:rsidRPr="00C842F9" w:rsidRDefault="00DB50E0" w:rsidP="00505FE4"/>
    <w:sectPr w:rsidR="00DB50E0" w:rsidRPr="00C842F9" w:rsidSect="006369D6">
      <w:footerReference w:type="even" r:id="rId7"/>
      <w:footerReference w:type="default" r:id="rId8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E8CBE2" w14:textId="77777777" w:rsidR="00C842F9" w:rsidRDefault="00C842F9" w:rsidP="00505FE4">
      <w:r>
        <w:separator/>
      </w:r>
    </w:p>
  </w:endnote>
  <w:endnote w:type="continuationSeparator" w:id="0">
    <w:p w14:paraId="457B2767" w14:textId="77777777" w:rsidR="00C842F9" w:rsidRDefault="00C842F9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6AFB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F5BF9FF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F1E129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057DB81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DF6188" w14:textId="77777777" w:rsidR="00C842F9" w:rsidRDefault="00C842F9" w:rsidP="00505FE4">
      <w:r>
        <w:separator/>
      </w:r>
    </w:p>
  </w:footnote>
  <w:footnote w:type="continuationSeparator" w:id="0">
    <w:p w14:paraId="09A22452" w14:textId="77777777" w:rsidR="00C842F9" w:rsidRDefault="00C842F9" w:rsidP="00505FE4">
      <w:r>
        <w:continuationSeparator/>
      </w:r>
    </w:p>
  </w:footnote>
  <w:footnote w:id="1">
    <w:p w14:paraId="632E0622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F920B0"/>
    <w:multiLevelType w:val="hybridMultilevel"/>
    <w:tmpl w:val="602002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5E031BC"/>
    <w:multiLevelType w:val="hybridMultilevel"/>
    <w:tmpl w:val="58C01F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8D50163"/>
    <w:multiLevelType w:val="hybridMultilevel"/>
    <w:tmpl w:val="64FA2C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BBC6654"/>
    <w:multiLevelType w:val="hybridMultilevel"/>
    <w:tmpl w:val="5DF63C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44B32F7"/>
    <w:multiLevelType w:val="hybridMultilevel"/>
    <w:tmpl w:val="BD0895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83601645">
    <w:abstractNumId w:val="3"/>
  </w:num>
  <w:num w:numId="2" w16cid:durableId="1522819071">
    <w:abstractNumId w:val="0"/>
  </w:num>
  <w:num w:numId="3" w16cid:durableId="1594629371">
    <w:abstractNumId w:val="2"/>
  </w:num>
  <w:num w:numId="4" w16cid:durableId="1990817518">
    <w:abstractNumId w:val="4"/>
  </w:num>
  <w:num w:numId="5" w16cid:durableId="5239096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2F9"/>
    <w:rsid w:val="002A7236"/>
    <w:rsid w:val="00505FE4"/>
    <w:rsid w:val="006369D6"/>
    <w:rsid w:val="008A2D5A"/>
    <w:rsid w:val="00A0655B"/>
    <w:rsid w:val="00A4490B"/>
    <w:rsid w:val="00AA02DA"/>
    <w:rsid w:val="00BC2978"/>
    <w:rsid w:val="00C61059"/>
    <w:rsid w:val="00C842F9"/>
    <w:rsid w:val="00CC75C8"/>
    <w:rsid w:val="00DB50E0"/>
    <w:rsid w:val="00F64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5DA213"/>
  <w15:chartTrackingRefBased/>
  <w15:docId w15:val="{31F11B1D-2D49-4563-96C1-02CEEC408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NormalnyWeb">
    <w:name w:val="Normal (Web)"/>
    <w:basedOn w:val="Normalny"/>
    <w:rsid w:val="00C842F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ifs\zasoby\IIS\zmiany%20w%20programie\Sylabusy%20od%202023-2024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5A84B4-A414-4ABD-B871-C9B0A1B09F9B}"/>
</file>

<file path=customXml/itemProps2.xml><?xml version="1.0" encoding="utf-8"?>
<ds:datastoreItem xmlns:ds="http://schemas.openxmlformats.org/officeDocument/2006/customXml" ds:itemID="{7EEE4CD4-45AC-44AF-B749-F6B1F02E5F71}"/>
</file>

<file path=customXml/itemProps3.xml><?xml version="1.0" encoding="utf-8"?>
<ds:datastoreItem xmlns:ds="http://schemas.openxmlformats.org/officeDocument/2006/customXml" ds:itemID="{597621F6-92AD-4D18-8A2A-08E05EE1C7E8}"/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36</TotalTime>
  <Pages>4</Pages>
  <Words>841</Words>
  <Characters>5047</Characters>
  <Application>Microsoft Office Word</Application>
  <DocSecurity>0</DocSecurity>
  <Lines>42</Lines>
  <Paragraphs>11</Paragraphs>
  <ScaleCrop>false</ScaleCrop>
  <Company>Panstwowa Wyzsza Szkola Zawodowa w Elblagu</Company>
  <LinksUpToDate>false</LinksUpToDate>
  <CharactersWithSpaces>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Obrzut</dc:creator>
  <cp:keywords/>
  <dc:description/>
  <cp:lastModifiedBy>Teresa Jurewicz-Obrzut</cp:lastModifiedBy>
  <cp:revision>2</cp:revision>
  <cp:lastPrinted>2023-12-05T12:20:00Z</cp:lastPrinted>
  <dcterms:created xsi:type="dcterms:W3CDTF">2024-08-20T18:25:00Z</dcterms:created>
  <dcterms:modified xsi:type="dcterms:W3CDTF">2024-08-21T14:33:00Z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